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635" w:rsidRPr="00EC0487" w:rsidRDefault="008A3284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Приложение</w:t>
      </w:r>
      <w:r w:rsidR="00436325" w:rsidRPr="00EC0487">
        <w:rPr>
          <w:szCs w:val="28"/>
        </w:rPr>
        <w:t xml:space="preserve"> 3</w:t>
      </w:r>
      <w:r w:rsidRPr="00EC0487">
        <w:rPr>
          <w:szCs w:val="28"/>
        </w:rPr>
        <w:t xml:space="preserve"> </w:t>
      </w:r>
    </w:p>
    <w:p w:rsidR="008A3284" w:rsidRPr="00EC0487" w:rsidRDefault="008A3284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к решению Совета депутатов</w:t>
      </w:r>
    </w:p>
    <w:p w:rsidR="008A3284" w:rsidRPr="00EC0487" w:rsidRDefault="008A3284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города Новосибирска</w:t>
      </w:r>
    </w:p>
    <w:p w:rsidR="008A3284" w:rsidRPr="00EC0487" w:rsidRDefault="00436325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 xml:space="preserve">от </w:t>
      </w:r>
      <w:r w:rsidR="005A61A1">
        <w:rPr>
          <w:szCs w:val="28"/>
        </w:rPr>
        <w:t xml:space="preserve">24.12.2018 </w:t>
      </w:r>
      <w:r w:rsidR="008A3284" w:rsidRPr="00EC0487">
        <w:rPr>
          <w:szCs w:val="28"/>
        </w:rPr>
        <w:t>№</w:t>
      </w:r>
      <w:r w:rsidR="005A61A1">
        <w:rPr>
          <w:szCs w:val="28"/>
        </w:rPr>
        <w:t xml:space="preserve"> 722</w:t>
      </w:r>
      <w:bookmarkStart w:id="0" w:name="_GoBack"/>
      <w:bookmarkEnd w:id="0"/>
    </w:p>
    <w:p w:rsidR="00D33FDB" w:rsidRDefault="00D33FDB" w:rsidP="00EC0487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Pr="006C678B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0E7997">
        <w:t xml:space="preserve"> </w:t>
      </w:r>
      <w:r w:rsidR="000E7997" w:rsidRPr="006C678B">
        <w:t>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>Наименование главного администратора источников финансирования дефицита бюджета города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436325">
      <w:pPr>
        <w:ind w:firstLine="851"/>
        <w:jc w:val="center"/>
        <w:rPr>
          <w:szCs w:val="28"/>
        </w:rPr>
      </w:pPr>
    </w:p>
    <w:p w:rsidR="00436325" w:rsidRDefault="00436325" w:rsidP="009F6482">
      <w:pPr>
        <w:tabs>
          <w:tab w:val="left" w:pos="4111"/>
          <w:tab w:val="left" w:pos="4253"/>
          <w:tab w:val="left" w:pos="5529"/>
          <w:tab w:val="left" w:pos="5812"/>
        </w:tabs>
        <w:jc w:val="center"/>
        <w:rPr>
          <w:szCs w:val="28"/>
        </w:rPr>
      </w:pPr>
      <w:r>
        <w:rPr>
          <w:szCs w:val="28"/>
        </w:rPr>
        <w:t>_____________</w:t>
      </w:r>
    </w:p>
    <w:p w:rsidR="00FA1F9F" w:rsidRPr="002942DC" w:rsidRDefault="00FA1F9F" w:rsidP="00D4121F">
      <w:pPr>
        <w:ind w:firstLine="851"/>
        <w:jc w:val="both"/>
        <w:rPr>
          <w:szCs w:val="28"/>
        </w:rPr>
      </w:pPr>
    </w:p>
    <w:sectPr w:rsidR="00FA1F9F" w:rsidRPr="002942DC" w:rsidSect="00C60F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A5A" w:rsidRDefault="00A21A5A" w:rsidP="00C60FEE">
      <w:r>
        <w:separator/>
      </w:r>
    </w:p>
  </w:endnote>
  <w:endnote w:type="continuationSeparator" w:id="0">
    <w:p w:rsidR="00A21A5A" w:rsidRDefault="00A21A5A" w:rsidP="00C60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A5A" w:rsidRDefault="00A21A5A" w:rsidP="00C60FEE">
      <w:r>
        <w:separator/>
      </w:r>
    </w:p>
  </w:footnote>
  <w:footnote w:type="continuationSeparator" w:id="0">
    <w:p w:rsidR="00A21A5A" w:rsidRDefault="00A21A5A" w:rsidP="00C60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726406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60FEE" w:rsidRPr="00800615" w:rsidRDefault="00C60FEE">
        <w:pPr>
          <w:pStyle w:val="a6"/>
          <w:jc w:val="center"/>
          <w:rPr>
            <w:sz w:val="20"/>
            <w:szCs w:val="20"/>
          </w:rPr>
        </w:pPr>
        <w:r w:rsidRPr="00800615">
          <w:rPr>
            <w:sz w:val="20"/>
            <w:szCs w:val="20"/>
          </w:rPr>
          <w:fldChar w:fldCharType="begin"/>
        </w:r>
        <w:r w:rsidRPr="00800615">
          <w:rPr>
            <w:sz w:val="20"/>
            <w:szCs w:val="20"/>
          </w:rPr>
          <w:instrText>PAGE   \* MERGEFORMAT</w:instrText>
        </w:r>
        <w:r w:rsidRPr="00800615">
          <w:rPr>
            <w:sz w:val="20"/>
            <w:szCs w:val="20"/>
          </w:rPr>
          <w:fldChar w:fldCharType="separate"/>
        </w:r>
        <w:r w:rsidR="005A61A1">
          <w:rPr>
            <w:noProof/>
            <w:sz w:val="20"/>
            <w:szCs w:val="20"/>
          </w:rPr>
          <w:t>2</w:t>
        </w:r>
        <w:r w:rsidRPr="00800615">
          <w:rPr>
            <w:sz w:val="20"/>
            <w:szCs w:val="20"/>
          </w:rPr>
          <w:fldChar w:fldCharType="end"/>
        </w:r>
      </w:p>
    </w:sdtContent>
  </w:sdt>
  <w:p w:rsidR="00C60FEE" w:rsidRDefault="00C60F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615" w:rsidRDefault="008006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 w15:restartNumberingAfterBreak="0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 w15:restartNumberingAfterBreak="0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 w15:restartNumberingAfterBreak="0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3A1"/>
    <w:rsid w:val="00054C9F"/>
    <w:rsid w:val="00060A87"/>
    <w:rsid w:val="000B5ED1"/>
    <w:rsid w:val="000D632B"/>
    <w:rsid w:val="000E3B86"/>
    <w:rsid w:val="000E51BF"/>
    <w:rsid w:val="000E7997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D6A05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432"/>
    <w:rsid w:val="004353FD"/>
    <w:rsid w:val="00436325"/>
    <w:rsid w:val="004534C6"/>
    <w:rsid w:val="00454EAB"/>
    <w:rsid w:val="00460B18"/>
    <w:rsid w:val="00485B81"/>
    <w:rsid w:val="00486340"/>
    <w:rsid w:val="0049380E"/>
    <w:rsid w:val="004A62FD"/>
    <w:rsid w:val="004B5D9F"/>
    <w:rsid w:val="004C2770"/>
    <w:rsid w:val="00570B08"/>
    <w:rsid w:val="00583D1D"/>
    <w:rsid w:val="005A61A1"/>
    <w:rsid w:val="005C307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C678B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F60FE"/>
    <w:rsid w:val="00800615"/>
    <w:rsid w:val="00803127"/>
    <w:rsid w:val="008122CB"/>
    <w:rsid w:val="008135D9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922BD"/>
    <w:rsid w:val="008A3284"/>
    <w:rsid w:val="008C0269"/>
    <w:rsid w:val="008C25D3"/>
    <w:rsid w:val="008C4F73"/>
    <w:rsid w:val="008E089E"/>
    <w:rsid w:val="008E2CF7"/>
    <w:rsid w:val="008E7EA4"/>
    <w:rsid w:val="008F5E1A"/>
    <w:rsid w:val="00911E29"/>
    <w:rsid w:val="009334D8"/>
    <w:rsid w:val="0094403E"/>
    <w:rsid w:val="009476DA"/>
    <w:rsid w:val="009C19EE"/>
    <w:rsid w:val="009E134C"/>
    <w:rsid w:val="009E3E98"/>
    <w:rsid w:val="009F2A3C"/>
    <w:rsid w:val="009F6482"/>
    <w:rsid w:val="00A03582"/>
    <w:rsid w:val="00A053A1"/>
    <w:rsid w:val="00A101E3"/>
    <w:rsid w:val="00A21A5A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BF2A95"/>
    <w:rsid w:val="00C04524"/>
    <w:rsid w:val="00C071F2"/>
    <w:rsid w:val="00C176CB"/>
    <w:rsid w:val="00C2010B"/>
    <w:rsid w:val="00C36279"/>
    <w:rsid w:val="00C43762"/>
    <w:rsid w:val="00C60FEE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56F29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04921"/>
    <w:rsid w:val="00E1352F"/>
    <w:rsid w:val="00E403BE"/>
    <w:rsid w:val="00E7347F"/>
    <w:rsid w:val="00E86D7F"/>
    <w:rsid w:val="00E91598"/>
    <w:rsid w:val="00E93091"/>
    <w:rsid w:val="00EA74B1"/>
    <w:rsid w:val="00EB7667"/>
    <w:rsid w:val="00EC0487"/>
    <w:rsid w:val="00EC76C9"/>
    <w:rsid w:val="00ED6AB9"/>
    <w:rsid w:val="00EE4E0C"/>
    <w:rsid w:val="00EF318F"/>
    <w:rsid w:val="00EF6DD8"/>
    <w:rsid w:val="00F0419E"/>
    <w:rsid w:val="00F20332"/>
    <w:rsid w:val="00F3329B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BC573"/>
  <w15:docId w15:val="{72AC5C3D-A177-450B-A9BB-CF9A3A71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unhideWhenUsed/>
    <w:rsid w:val="00C60F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0FE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6KDV5W64NSFS-550-6858</_dlc_DocId>
    <_dlc_DocIdUrl xmlns="746016b1-ecc9-410e-95eb-a13f7eb3881b">
      <Url>http://port.admnsk.ru/sites/main/sovet/_layouts/DocIdRedir.aspx?ID=6KDV5W64NSFS-550-6858</Url>
      <Description>6KDV5W64NSFS-550-6858</Description>
    </_dlc_DocIdUrl>
  </documentManagement>
</p:properties>
</file>

<file path=customXml/itemProps1.xml><?xml version="1.0" encoding="utf-8"?>
<ds:datastoreItem xmlns:ds="http://schemas.openxmlformats.org/officeDocument/2006/customXml" ds:itemID="{DC1AC698-4FE8-4520-BAF0-4C9F7D092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410B4-9DD4-48AC-8F57-9DF3E98A0A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FC5AF0-ED9F-47B5-A019-B109D4C11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4759AE-6DC6-4A44-A87F-315165305A79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1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Москалева Ольга Витальевна</cp:lastModifiedBy>
  <cp:revision>3</cp:revision>
  <cp:lastPrinted>2018-11-23T03:19:00Z</cp:lastPrinted>
  <dcterms:created xsi:type="dcterms:W3CDTF">2018-12-21T02:17:00Z</dcterms:created>
  <dcterms:modified xsi:type="dcterms:W3CDTF">2018-12-21T02:18:00Z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2ed1a9a1-e744-410a-ad93-c543e025c67a</vt:lpwstr>
  </property>
</Properties>
</file>